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637" w:rsidRDefault="00422637" w:rsidP="00E70126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«ФУНКЦИОНАЛЬНЫЕ КВАЛИФИКАЦИОННЫЕ ТРЕБОВАНИЯ </w:t>
      </w:r>
    </w:p>
    <w:p w:rsidR="00422637" w:rsidRDefault="00422637" w:rsidP="00E70126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 ПРЕТЕНДЕНТАМ НА ЗАМЕЩЕНИЕ ДОЛЖНОСТЕЙ МУНИЦИПАЛЬНОЙ СЛУЖБЫ И МУНИЦИПАЛЬНЫМ СЛУЖАЩИМ» </w:t>
      </w:r>
    </w:p>
    <w:p w:rsidR="00422637" w:rsidRDefault="00422637" w:rsidP="00E70126">
      <w:pPr>
        <w:jc w:val="center"/>
        <w:rPr>
          <w:sz w:val="28"/>
          <w:szCs w:val="28"/>
        </w:rPr>
      </w:pPr>
    </w:p>
    <w:p w:rsidR="00422637" w:rsidRDefault="00422637" w:rsidP="00E70126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422637" w:rsidRPr="003A0701" w:rsidRDefault="00422637" w:rsidP="003A0701">
      <w:pPr>
        <w:widowControl/>
        <w:numPr>
          <w:ilvl w:val="0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</w:pPr>
      <w:r w:rsidRPr="009D4600">
        <w:rPr>
          <w:color w:val="000000"/>
        </w:rPr>
        <w:t>Обеспечение деятельности органа местного самоуправления</w:t>
      </w:r>
      <w:r>
        <w:rPr>
          <w:color w:val="000000"/>
        </w:rPr>
        <w:t xml:space="preserve">, по исполнению </w:t>
      </w:r>
      <w:r>
        <w:t>полномочий</w:t>
      </w:r>
      <w:r w:rsidRPr="003A0701">
        <w:t xml:space="preserve">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законами и законами Самарской области.</w:t>
      </w:r>
    </w:p>
    <w:p w:rsidR="00422637" w:rsidRDefault="00422637" w:rsidP="003A0701">
      <w:pPr>
        <w:pStyle w:val="ListParagraph"/>
        <w:ind w:left="34"/>
        <w:rPr>
          <w:rFonts w:ascii="Times New Roman" w:hAnsi="Times New Roman" w:cs="Times New Roman"/>
          <w:sz w:val="20"/>
          <w:szCs w:val="20"/>
        </w:rPr>
      </w:pPr>
    </w:p>
    <w:p w:rsidR="00422637" w:rsidRPr="003A0701" w:rsidRDefault="00422637" w:rsidP="003A0701">
      <w:pPr>
        <w:pStyle w:val="ListParagraph"/>
        <w:ind w:left="34"/>
        <w:rPr>
          <w:rFonts w:ascii="Times New Roman" w:hAnsi="Times New Roman" w:cs="Times New Roman"/>
          <w:sz w:val="20"/>
          <w:szCs w:val="20"/>
        </w:rPr>
      </w:pPr>
      <w:r w:rsidRPr="003A0701">
        <w:rPr>
          <w:rFonts w:ascii="Times New Roman" w:hAnsi="Times New Roman" w:cs="Times New Roman"/>
          <w:sz w:val="20"/>
          <w:szCs w:val="20"/>
        </w:rPr>
        <w:t xml:space="preserve">Специализация по направлению профессиональной деятельности: 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>обеспечение составления проекта бюджета (проекта бюджета и среднесрочного финансового плана), внесение его с необходимыми документами и материалами на утверждение Собрания представителей поселения;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>разработка и утверждение методик распределения и (или) порядков предоставления межбюджетных трансфертов;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>обеспечение исполнения бюджета и составления бюджетной отчетности;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 xml:space="preserve">представление годового отчета об исполнении бюджета на утверждение Собрания представителей поселения; 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>обеспечение управления муниципальным долгом поселения;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>реализация программ и планов социально-экономического развития поселения;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>реализация в поселении финансовой, налоговой и инвестиционной политики;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>осуществление в пределах полномочий, предоставленных законодательством, мероприятий по обеспечению обороны, государственной безопасности, мобилизационной подготовки и гражданской обороне;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>организация сбора статистических показателей, характеризующих состояние экономики и социальной сферы поселения,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60"/>
        </w:tabs>
        <w:autoSpaceDE/>
        <w:autoSpaceDN/>
        <w:adjustRightInd/>
        <w:ind w:left="0" w:firstLine="709"/>
        <w:jc w:val="both"/>
      </w:pPr>
      <w:r w:rsidRPr="003A0701">
        <w:t>осуществление от имени поселения международных и внешнеэкономических связей в соответствии с федеральными законами;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60"/>
        </w:tabs>
        <w:autoSpaceDE/>
        <w:autoSpaceDN/>
        <w:adjustRightInd/>
        <w:ind w:left="0" w:firstLine="709"/>
        <w:jc w:val="both"/>
      </w:pPr>
      <w:r w:rsidRPr="003A0701">
        <w:t>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поселения официальной информации о социально-экономическом и культурном развитии поселения, о развитии его общественной инфраструктуры и иной официальной информации;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60"/>
        </w:tabs>
        <w:autoSpaceDE/>
        <w:autoSpaceDN/>
        <w:adjustRightInd/>
        <w:ind w:left="0" w:firstLine="709"/>
        <w:jc w:val="both"/>
      </w:pPr>
      <w:r w:rsidRPr="003A0701">
        <w:t>осуществление полномочий соучредителя межмуниципального печатного средства массовой информации;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60"/>
        </w:tabs>
        <w:autoSpaceDE/>
        <w:autoSpaceDN/>
        <w:adjustRightInd/>
        <w:ind w:left="0" w:firstLine="709"/>
        <w:jc w:val="both"/>
      </w:pPr>
      <w:r w:rsidRPr="003A0701">
        <w:t>осуществление муниципального контроля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пределах полномочий, установленных указанным Федеральным законом;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60"/>
        </w:tabs>
        <w:autoSpaceDE/>
        <w:autoSpaceDN/>
        <w:adjustRightInd/>
        <w:ind w:left="0" w:firstLine="709"/>
        <w:jc w:val="both"/>
      </w:pPr>
      <w:r w:rsidRPr="003A0701">
        <w:t>представление в орган, осуществляющий государственную регистрацию прав на недвижимое имущество, заявления о принятии на учет бесхозяйной недвижимой вещи, находящейся на территории поселения в случаях и порядке, которые предусмотрены гражданским законодательством Российской Федерации;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60"/>
        </w:tabs>
        <w:autoSpaceDE/>
        <w:autoSpaceDN/>
        <w:adjustRightInd/>
        <w:ind w:left="0" w:firstLine="709"/>
        <w:jc w:val="both"/>
      </w:pPr>
      <w:r w:rsidRPr="003A0701">
        <w:t>ведение реестра муниципального имущества поселения;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60"/>
        </w:tabs>
        <w:autoSpaceDE/>
        <w:autoSpaceDN/>
        <w:adjustRightInd/>
        <w:ind w:left="0" w:firstLine="709"/>
        <w:jc w:val="both"/>
      </w:pPr>
      <w:r w:rsidRPr="003A0701">
        <w:t>предоставление гражданам и юридическим лицам земельных участков из земель, находящихся в муниципальной собственности поселения, в пределах полномочий органов местного самоуправления, установленных земельным законодательством Российской Федерации;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76"/>
        </w:tabs>
        <w:autoSpaceDE/>
        <w:autoSpaceDN/>
        <w:adjustRightInd/>
        <w:ind w:left="0" w:firstLine="709"/>
        <w:jc w:val="both"/>
      </w:pPr>
      <w:r w:rsidRPr="003A0701">
        <w:t>подача заявления о выдаче свидетельства о праве на наследство на выморочное имущество в виде находящегося на территории поселения имущества, предусмотренного пунктом 2 статьи 1151 Гражданского кодекса Российской Федерации в качестве имущества, переходящего в собственность поселения, получение свидетельства о праве на наследство на соответствующее выморочное имущество, а также совершение действий, необходимых для получения свидетельства о праве на наследство на указанное выморочное имущество;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76"/>
        </w:tabs>
        <w:autoSpaceDE/>
        <w:autoSpaceDN/>
        <w:adjustRightInd/>
        <w:ind w:left="0" w:firstLine="709"/>
        <w:jc w:val="both"/>
      </w:pPr>
      <w:r w:rsidRPr="003A0701">
        <w:t>разработка и утверждение схемы размещения нестационарных торговых объектов;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76"/>
        </w:tabs>
        <w:autoSpaceDE/>
        <w:autoSpaceDN/>
        <w:adjustRightInd/>
        <w:ind w:left="0" w:firstLine="709"/>
        <w:jc w:val="both"/>
      </w:pPr>
      <w:r w:rsidRPr="003A0701">
        <w:t>осуществление полномочий по организации транспортного обслуживания населения, предусмотренных Законом Самарской области от 12.10.2010 № 107-ГД «Об организации транспортного обслуживания населения пассажирским автомобильным и городским наземным электрическим транспортом общего пользования на территории Самарской области»;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76"/>
        </w:tabs>
        <w:autoSpaceDE/>
        <w:autoSpaceDN/>
        <w:adjustRightInd/>
        <w:ind w:left="0" w:firstLine="709"/>
        <w:jc w:val="both"/>
      </w:pPr>
      <w:r w:rsidRPr="003A0701">
        <w:t>управление и распоряжение собственностью поселения в порядке, установленном решениями Собрания представителей поселения;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76"/>
        </w:tabs>
        <w:autoSpaceDE/>
        <w:autoSpaceDN/>
        <w:adjustRightInd/>
        <w:ind w:left="0" w:firstLine="709"/>
        <w:jc w:val="both"/>
      </w:pPr>
      <w:r w:rsidRPr="003A0701">
        <w:t>осуществление функций и полномочий учредителя в отношении муниципальных унитарных предприятий поселения, а также осуществление функций и полномочий учредителя в отношении муниципальных учреждений поселения, в случае если иное не установлено федеральными законами, нормативными правовыми актами Президента Российской Федерации или Правительства Российской Федерации;</w:t>
      </w:r>
    </w:p>
    <w:p w:rsidR="00422637" w:rsidRPr="003A0701" w:rsidRDefault="00422637" w:rsidP="003A0701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</w:pPr>
      <w:r w:rsidRPr="003A0701">
        <w:t>осуществление полномочий, отнесенных к компетенции местной администрации (исполнительно-распорядительного органа) муниципального образования федеральными законами, законами Самарской области, Уставом</w:t>
      </w:r>
      <w:r>
        <w:t xml:space="preserve"> сельского поселения</w:t>
      </w:r>
      <w:r w:rsidRPr="003A0701">
        <w:t>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76"/>
        </w:tabs>
        <w:autoSpaceDE/>
        <w:autoSpaceDN/>
        <w:adjustRightInd/>
        <w:ind w:left="0" w:firstLine="709"/>
        <w:jc w:val="both"/>
      </w:pPr>
      <w:r w:rsidRPr="003A0701">
        <w:t>осуществление иных исполнительно-распорядительных полномочий, не отнесенных федеральными законами, законами Самарской области, Уставом</w:t>
      </w:r>
      <w:r>
        <w:t xml:space="preserve"> сельского поселения</w:t>
      </w:r>
      <w:r w:rsidRPr="003A0701">
        <w:t xml:space="preserve"> к компетенции конкретного органа местного самоуправления;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76"/>
        </w:tabs>
        <w:autoSpaceDE/>
        <w:autoSpaceDN/>
        <w:adjustRightInd/>
        <w:ind w:left="0" w:firstLine="709"/>
        <w:jc w:val="both"/>
      </w:pPr>
      <w:r w:rsidRPr="003A0701">
        <w:t>осуществление отдельных государственных полномочий, переданных органам местного самоуправления поселения федеральными законами и законами Самарской области;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76"/>
        </w:tabs>
        <w:autoSpaceDE/>
        <w:autoSpaceDN/>
        <w:adjustRightInd/>
        <w:ind w:left="0" w:firstLine="709"/>
        <w:jc w:val="both"/>
      </w:pPr>
      <w:r w:rsidRPr="003A0701">
        <w:t>установление правил, обязательных для исполнения на территории поселения, по вопросам, подлежащим регулированию в муниципальных правовых актах, в отношении которых федеральными законами, законами Самарской области, Уставом</w:t>
      </w:r>
      <w:r>
        <w:t xml:space="preserve"> сельского поселения</w:t>
      </w:r>
      <w:r w:rsidRPr="003A0701">
        <w:t xml:space="preserve"> не определен конкретный орган местного самоуправления, правомочный их принимать (издавать), в случае, когда отсутствие указанных правил создает реальную угрозу причинения вреда жизни или здоровью человека, возникновения чрезвычайных ситуаций природного или техногенного характера, причинения вреда окружающей среде.</w:t>
      </w:r>
    </w:p>
    <w:p w:rsidR="00422637" w:rsidRPr="003A0701" w:rsidRDefault="00422637" w:rsidP="003A0701"/>
    <w:p w:rsidR="00422637" w:rsidRPr="003A0701" w:rsidRDefault="00422637" w:rsidP="00E70126">
      <w:pPr>
        <w:tabs>
          <w:tab w:val="left" w:pos="4953"/>
        </w:tabs>
        <w:jc w:val="center"/>
        <w:rPr>
          <w:i/>
          <w:iCs/>
          <w:vertAlign w:val="subscript"/>
        </w:rPr>
      </w:pPr>
    </w:p>
    <w:tbl>
      <w:tblPr>
        <w:tblW w:w="151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3117"/>
        <w:gridCol w:w="9246"/>
      </w:tblGrid>
      <w:tr w:rsidR="00422637">
        <w:trPr>
          <w:trHeight w:val="644"/>
        </w:trPr>
        <w:tc>
          <w:tcPr>
            <w:tcW w:w="15165" w:type="dxa"/>
            <w:gridSpan w:val="3"/>
            <w:vAlign w:val="center"/>
          </w:tcPr>
          <w:p w:rsidR="00422637" w:rsidRDefault="00422637" w:rsidP="00B11F98">
            <w:pPr>
              <w:jc w:val="center"/>
              <w:outlineLvl w:val="1"/>
            </w:pPr>
            <w:r>
              <w:t>Квалификационные требования для замещения высших</w:t>
            </w:r>
          </w:p>
          <w:p w:rsidR="00422637" w:rsidRPr="00B11F98" w:rsidRDefault="00422637" w:rsidP="00B11F98">
            <w:pPr>
              <w:jc w:val="center"/>
            </w:pPr>
            <w:r>
              <w:t>должностей муниципальной службы категории "руководители"</w:t>
            </w:r>
          </w:p>
          <w:p w:rsidR="00422637" w:rsidRDefault="00422637">
            <w:pPr>
              <w:tabs>
                <w:tab w:val="left" w:pos="9033"/>
              </w:tabs>
              <w:jc w:val="center"/>
              <w:rPr>
                <w:i/>
                <w:iCs/>
                <w:sz w:val="24"/>
                <w:szCs w:val="24"/>
                <w:vertAlign w:val="subscript"/>
              </w:rPr>
            </w:pPr>
            <w:r>
              <w:rPr>
                <w:i/>
                <w:iCs/>
                <w:sz w:val="28"/>
                <w:szCs w:val="28"/>
                <w:u w:val="single"/>
                <w:vertAlign w:val="subscript"/>
              </w:rPr>
              <w:t>( группа должностей муниципальной службы)</w:t>
            </w:r>
          </w:p>
        </w:tc>
      </w:tr>
      <w:tr w:rsidR="00422637">
        <w:trPr>
          <w:trHeight w:val="902"/>
        </w:trPr>
        <w:tc>
          <w:tcPr>
            <w:tcW w:w="5919" w:type="dxa"/>
            <w:gridSpan w:val="2"/>
            <w:vAlign w:val="center"/>
          </w:tcPr>
          <w:p w:rsidR="00422637" w:rsidRDefault="00422637">
            <w:pPr>
              <w:widowControl/>
              <w:ind w:firstLine="540"/>
              <w:jc w:val="center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>. Требования к стажу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специальности, направлению подготовки</w:t>
            </w:r>
          </w:p>
        </w:tc>
        <w:tc>
          <w:tcPr>
            <w:tcW w:w="9246" w:type="dxa"/>
            <w:vAlign w:val="center"/>
          </w:tcPr>
          <w:p w:rsidR="00422637" w:rsidRDefault="00422637" w:rsidP="003A0701">
            <w:pPr>
              <w:ind w:firstLine="540"/>
              <w:jc w:val="both"/>
            </w:pPr>
            <w:r>
              <w:rPr>
                <w:sz w:val="24"/>
                <w:szCs w:val="24"/>
                <w:lang w:eastAsia="en-US"/>
              </w:rPr>
              <w:t>И</w:t>
            </w:r>
            <w:r w:rsidRPr="005E71AB">
              <w:rPr>
                <w:sz w:val="24"/>
                <w:szCs w:val="24"/>
                <w:lang w:eastAsia="en-US"/>
              </w:rPr>
              <w:t xml:space="preserve">меть </w:t>
            </w:r>
            <w:r w:rsidRPr="003A0701">
              <w:rPr>
                <w:sz w:val="24"/>
                <w:szCs w:val="24"/>
              </w:rPr>
              <w:t>высшее образование – специалитет, магистратура по специальности, соответствующей должностным обязанностям муниципального служащего</w:t>
            </w:r>
          </w:p>
          <w:p w:rsidR="00422637" w:rsidRPr="00BE2E54" w:rsidRDefault="00422637" w:rsidP="00BE2E54">
            <w:pPr>
              <w:ind w:firstLine="540"/>
              <w:jc w:val="both"/>
              <w:rPr>
                <w:sz w:val="24"/>
                <w:szCs w:val="24"/>
              </w:rPr>
            </w:pPr>
            <w:r w:rsidRPr="005E71AB">
              <w:rPr>
                <w:sz w:val="24"/>
                <w:szCs w:val="24"/>
                <w:lang w:eastAsia="en-US"/>
              </w:rPr>
              <w:t xml:space="preserve">и стаж </w:t>
            </w:r>
            <w:r w:rsidRPr="00BE2E54">
              <w:rPr>
                <w:sz w:val="24"/>
                <w:szCs w:val="24"/>
              </w:rPr>
              <w:t>на главных должностях муниципальной (государственной) службы не менее 2 лет либо на иных руководящих должностях.</w:t>
            </w:r>
          </w:p>
          <w:p w:rsidR="00422637" w:rsidRDefault="00422637">
            <w:pPr>
              <w:widowControl/>
              <w:jc w:val="both"/>
              <w:rPr>
                <w:sz w:val="24"/>
                <w:szCs w:val="24"/>
                <w:lang w:eastAsia="en-US"/>
              </w:rPr>
            </w:pPr>
          </w:p>
          <w:p w:rsidR="00422637" w:rsidRDefault="00422637">
            <w:pPr>
              <w:widowControl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22637">
        <w:tc>
          <w:tcPr>
            <w:tcW w:w="2802" w:type="dxa"/>
            <w:vMerge w:val="restart"/>
            <w:vAlign w:val="center"/>
          </w:tcPr>
          <w:p w:rsidR="00422637" w:rsidRDefault="00422637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7" w:type="dxa"/>
            <w:vAlign w:val="center"/>
          </w:tcPr>
          <w:p w:rsidR="00422637" w:rsidRDefault="00422637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Федерации, законодательства субъекта Российской Федерации, муниципальных правовых актов</w:t>
            </w:r>
          </w:p>
        </w:tc>
        <w:tc>
          <w:tcPr>
            <w:tcW w:w="9246" w:type="dxa"/>
            <w:vAlign w:val="center"/>
          </w:tcPr>
          <w:p w:rsidR="00422637" w:rsidRPr="00BE2E54" w:rsidRDefault="00422637" w:rsidP="00E323B1">
            <w:pPr>
              <w:widowControl/>
              <w:numPr>
                <w:ilvl w:val="3"/>
                <w:numId w:val="3"/>
              </w:numPr>
              <w:tabs>
                <w:tab w:val="left" w:pos="1134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BE2E54"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BE2E54">
              <w:rPr>
                <w:color w:val="000000"/>
                <w:sz w:val="24"/>
                <w:szCs w:val="24"/>
              </w:rPr>
              <w:t xml:space="preserve">Обеспечение деятельности органа местного самоуправления, по исполнению </w:t>
            </w:r>
            <w:r w:rsidRPr="00BE2E54">
              <w:rPr>
                <w:sz w:val="24"/>
                <w:szCs w:val="24"/>
              </w:rPr>
              <w:t>полномочий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законами и законами Самарской области.</w:t>
            </w:r>
          </w:p>
          <w:p w:rsidR="00422637" w:rsidRDefault="00422637">
            <w:pPr>
              <w:tabs>
                <w:tab w:val="left" w:pos="4953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Федеральные законы</w:t>
            </w:r>
          </w:p>
          <w:p w:rsidR="00422637" w:rsidRPr="001153A2" w:rsidRDefault="0042263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0.1., 0.2., 0.3., </w:t>
            </w:r>
            <w:r w:rsidRPr="00710B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.4.,0.5.,0.6.,0.7.</w:t>
            </w:r>
            <w:bookmarkStart w:id="0" w:name="_GoBack"/>
            <w:bookmarkEnd w:id="0"/>
            <w:r>
              <w:rPr>
                <w:sz w:val="24"/>
                <w:szCs w:val="24"/>
              </w:rPr>
              <w:t>.</w:t>
            </w:r>
          </w:p>
          <w:p w:rsidR="00422637" w:rsidRDefault="00422637">
            <w:pPr>
              <w:tabs>
                <w:tab w:val="left" w:pos="4953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Законы субъекта Российской Федерации</w:t>
            </w:r>
          </w:p>
          <w:p w:rsidR="00422637" w:rsidRDefault="0042263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1.1.,1.2.</w:t>
            </w:r>
          </w:p>
          <w:p w:rsidR="00422637" w:rsidRDefault="00422637">
            <w:pPr>
              <w:tabs>
                <w:tab w:val="left" w:pos="4953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Муниципальные правовые акты </w:t>
            </w:r>
          </w:p>
          <w:p w:rsidR="00422637" w:rsidRDefault="0042263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2.1.,2.2.,2.3.,2.4.,2.5.,2.6</w:t>
            </w:r>
          </w:p>
          <w:p w:rsidR="00422637" w:rsidRDefault="0042263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422637" w:rsidRDefault="00422637" w:rsidP="006763F3">
            <w:pPr>
              <w:tabs>
                <w:tab w:val="left" w:pos="9033"/>
              </w:tabs>
              <w:spacing w:afterLines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422637">
        <w:trPr>
          <w:trHeight w:val="279"/>
        </w:trPr>
        <w:tc>
          <w:tcPr>
            <w:tcW w:w="2802" w:type="dxa"/>
            <w:vMerge/>
            <w:vAlign w:val="center"/>
          </w:tcPr>
          <w:p w:rsidR="00422637" w:rsidRDefault="0042263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:rsidR="00422637" w:rsidRDefault="00422637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6" w:type="dxa"/>
            <w:vAlign w:val="center"/>
          </w:tcPr>
          <w:p w:rsidR="00422637" w:rsidRPr="00BB2139" w:rsidRDefault="00422637" w:rsidP="00BE2E54">
            <w:pPr>
              <w:widowControl/>
              <w:numPr>
                <w:ilvl w:val="0"/>
                <w:numId w:val="3"/>
              </w:numPr>
              <w:tabs>
                <w:tab w:val="left" w:pos="1134"/>
              </w:tabs>
              <w:autoSpaceDE/>
              <w:autoSpaceDN/>
              <w:adjustRightInd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служебной деятельности </w:t>
            </w:r>
            <w:r w:rsidRPr="00BE2E54">
              <w:rPr>
                <w:sz w:val="24"/>
                <w:szCs w:val="24"/>
              </w:rPr>
              <w:t>«</w:t>
            </w:r>
            <w:r w:rsidRPr="00BE2E54">
              <w:rPr>
                <w:color w:val="000000"/>
                <w:sz w:val="24"/>
                <w:szCs w:val="24"/>
              </w:rPr>
              <w:t xml:space="preserve">Обеспечение деятельности органа местного самоуправления, по исполнению </w:t>
            </w:r>
            <w:r w:rsidRPr="00BE2E54">
              <w:rPr>
                <w:sz w:val="24"/>
                <w:szCs w:val="24"/>
              </w:rPr>
              <w:t>полномочий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</w:t>
            </w:r>
            <w:r>
              <w:rPr>
                <w:sz w:val="24"/>
                <w:szCs w:val="24"/>
              </w:rPr>
              <w:t>ми и законами Самарской области: 0.1., 0.2., 0.3</w:t>
            </w:r>
          </w:p>
        </w:tc>
      </w:tr>
      <w:tr w:rsidR="00422637">
        <w:trPr>
          <w:trHeight w:val="859"/>
        </w:trPr>
        <w:tc>
          <w:tcPr>
            <w:tcW w:w="5919" w:type="dxa"/>
            <w:gridSpan w:val="2"/>
            <w:vAlign w:val="center"/>
          </w:tcPr>
          <w:p w:rsidR="00422637" w:rsidRDefault="00422637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6" w:type="dxa"/>
          </w:tcPr>
          <w:p w:rsidR="00422637" w:rsidRPr="009B0B1E" w:rsidRDefault="00422637" w:rsidP="0048424B">
            <w:pPr>
              <w:pStyle w:val="BodyText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 w:rsidRPr="009B0B1E">
              <w:rPr>
                <w:sz w:val="24"/>
                <w:szCs w:val="24"/>
              </w:rPr>
              <w:t>Муниципальный служащий должен иметь  навыки:</w:t>
            </w:r>
          </w:p>
          <w:p w:rsidR="00422637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 w:rsidRPr="009B0B1E">
              <w:rPr>
                <w:sz w:val="24"/>
                <w:szCs w:val="24"/>
              </w:rPr>
              <w:t xml:space="preserve">- </w:t>
            </w:r>
            <w:r w:rsidRPr="00B11F98">
              <w:rPr>
                <w:sz w:val="24"/>
                <w:szCs w:val="24"/>
              </w:rPr>
              <w:t xml:space="preserve">овладение навыками руководящей работы, </w:t>
            </w:r>
          </w:p>
          <w:p w:rsidR="00422637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11F98">
              <w:rPr>
                <w:sz w:val="24"/>
                <w:szCs w:val="24"/>
              </w:rPr>
              <w:t>оперативного принятия и организации управленческих решений,</w:t>
            </w:r>
          </w:p>
          <w:p w:rsidR="00422637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11F98">
              <w:rPr>
                <w:sz w:val="24"/>
                <w:szCs w:val="24"/>
              </w:rPr>
              <w:t xml:space="preserve"> квалифицированного планирования работы; </w:t>
            </w:r>
          </w:p>
          <w:p w:rsidR="00422637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11F98">
              <w:rPr>
                <w:sz w:val="24"/>
                <w:szCs w:val="24"/>
              </w:rPr>
              <w:t xml:space="preserve">владение навыками контроля, анализа и прогнозирования последствий принимаемых решений; </w:t>
            </w:r>
          </w:p>
          <w:p w:rsidR="00422637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11F98">
              <w:rPr>
                <w:sz w:val="24"/>
                <w:szCs w:val="24"/>
              </w:rPr>
              <w:t xml:space="preserve">умение определять стратегические и тактические цели, </w:t>
            </w:r>
          </w:p>
          <w:p w:rsidR="00422637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11F98">
              <w:rPr>
                <w:sz w:val="24"/>
                <w:szCs w:val="24"/>
              </w:rPr>
              <w:t xml:space="preserve">организовывать и обеспечивать их достижение; </w:t>
            </w:r>
          </w:p>
          <w:p w:rsidR="00422637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11F98">
              <w:rPr>
                <w:sz w:val="24"/>
                <w:szCs w:val="24"/>
              </w:rPr>
              <w:t>оперативное принятие и реализация управленческих решений;</w:t>
            </w:r>
          </w:p>
          <w:p w:rsidR="00422637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11F98">
              <w:rPr>
                <w:sz w:val="24"/>
                <w:szCs w:val="24"/>
              </w:rPr>
              <w:t xml:space="preserve"> адаптация к новой ситуации и принятие новых подходов в решении поставленных задач;</w:t>
            </w:r>
          </w:p>
          <w:p w:rsidR="00422637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11F98">
              <w:rPr>
                <w:sz w:val="24"/>
                <w:szCs w:val="24"/>
              </w:rPr>
              <w:t xml:space="preserve"> систематизация и структурирование информации, </w:t>
            </w:r>
          </w:p>
          <w:p w:rsidR="00422637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11F98">
              <w:rPr>
                <w:sz w:val="24"/>
                <w:szCs w:val="24"/>
              </w:rPr>
              <w:t xml:space="preserve">работа с различными источниками информации; </w:t>
            </w:r>
          </w:p>
          <w:p w:rsidR="00422637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11F98">
              <w:rPr>
                <w:sz w:val="24"/>
                <w:szCs w:val="24"/>
              </w:rPr>
              <w:t xml:space="preserve">ведение деловых переговоров, публичных выступлений; </w:t>
            </w:r>
          </w:p>
          <w:p w:rsidR="00422637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11F98">
              <w:rPr>
                <w:sz w:val="24"/>
                <w:szCs w:val="24"/>
              </w:rPr>
              <w:t xml:space="preserve">владение приемами межличностных отношений и мотивации подчиненных, стимулирования достижения результатов; </w:t>
            </w:r>
          </w:p>
          <w:p w:rsidR="00422637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11F98">
              <w:rPr>
                <w:sz w:val="24"/>
                <w:szCs w:val="24"/>
              </w:rPr>
              <w:t>грамотный учет мнения коллег, делеги</w:t>
            </w:r>
            <w:r>
              <w:rPr>
                <w:sz w:val="24"/>
                <w:szCs w:val="24"/>
              </w:rPr>
              <w:t>рование полномочий подчиненным;</w:t>
            </w:r>
          </w:p>
          <w:p w:rsidR="00422637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11F98">
              <w:rPr>
                <w:sz w:val="24"/>
                <w:szCs w:val="24"/>
              </w:rPr>
              <w:t xml:space="preserve">организация работы по эффективному взаимодействию с представителями государственных органов и органов местного самоуправления; </w:t>
            </w:r>
          </w:p>
          <w:p w:rsidR="00422637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11F98">
              <w:rPr>
                <w:sz w:val="24"/>
                <w:szCs w:val="24"/>
              </w:rPr>
              <w:t xml:space="preserve">сотрудничество с коллегами и подчиненными; </w:t>
            </w:r>
          </w:p>
          <w:p w:rsidR="00422637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11F98">
              <w:rPr>
                <w:sz w:val="24"/>
                <w:szCs w:val="24"/>
              </w:rPr>
              <w:t>владение компьютерной техникой, а также необходимым программным обеспечением;</w:t>
            </w:r>
          </w:p>
          <w:p w:rsidR="00422637" w:rsidRPr="00B11F98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11F98">
              <w:rPr>
                <w:sz w:val="24"/>
                <w:szCs w:val="24"/>
              </w:rPr>
              <w:t xml:space="preserve"> систематическое повышение своей квалификации.</w:t>
            </w:r>
          </w:p>
          <w:p w:rsidR="00422637" w:rsidRPr="009B0B1E" w:rsidRDefault="00422637" w:rsidP="00750EF6">
            <w:pPr>
              <w:pStyle w:val="BodyText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</w:p>
        </w:tc>
      </w:tr>
      <w:tr w:rsidR="00422637">
        <w:trPr>
          <w:trHeight w:val="644"/>
        </w:trPr>
        <w:tc>
          <w:tcPr>
            <w:tcW w:w="15165" w:type="dxa"/>
            <w:gridSpan w:val="3"/>
            <w:vAlign w:val="center"/>
          </w:tcPr>
          <w:p w:rsidR="00422637" w:rsidRDefault="00422637" w:rsidP="00B11F98">
            <w:pPr>
              <w:jc w:val="center"/>
              <w:outlineLvl w:val="1"/>
            </w:pPr>
            <w:r>
              <w:t>Квалификационные требования для замещения главных</w:t>
            </w:r>
          </w:p>
          <w:p w:rsidR="00422637" w:rsidRDefault="00422637" w:rsidP="00B11F98">
            <w:pPr>
              <w:jc w:val="center"/>
            </w:pPr>
            <w:r>
              <w:t>должностей муниципальной службы категории "руководители"</w:t>
            </w:r>
          </w:p>
          <w:p w:rsidR="00422637" w:rsidRDefault="00422637" w:rsidP="00B11F98">
            <w:pPr>
              <w:tabs>
                <w:tab w:val="left" w:pos="9033"/>
              </w:tabs>
              <w:jc w:val="center"/>
              <w:rPr>
                <w:i/>
                <w:iCs/>
                <w:sz w:val="24"/>
                <w:szCs w:val="24"/>
                <w:vertAlign w:val="subscript"/>
              </w:rPr>
            </w:pPr>
            <w:r>
              <w:rPr>
                <w:i/>
                <w:iCs/>
                <w:sz w:val="28"/>
                <w:szCs w:val="28"/>
                <w:u w:val="single"/>
                <w:vertAlign w:val="subscript"/>
              </w:rPr>
              <w:t>( группа должностей муниципальной службы)</w:t>
            </w:r>
          </w:p>
        </w:tc>
      </w:tr>
      <w:tr w:rsidR="00422637">
        <w:trPr>
          <w:trHeight w:val="902"/>
        </w:trPr>
        <w:tc>
          <w:tcPr>
            <w:tcW w:w="5919" w:type="dxa"/>
            <w:gridSpan w:val="2"/>
            <w:vAlign w:val="center"/>
          </w:tcPr>
          <w:p w:rsidR="00422637" w:rsidRDefault="00422637" w:rsidP="00DB3F26">
            <w:pPr>
              <w:widowControl/>
              <w:ind w:firstLine="540"/>
              <w:jc w:val="center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>. Требования к стажу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специальности, направлению подготовки</w:t>
            </w:r>
          </w:p>
        </w:tc>
        <w:tc>
          <w:tcPr>
            <w:tcW w:w="9246" w:type="dxa"/>
            <w:vAlign w:val="center"/>
          </w:tcPr>
          <w:p w:rsidR="00422637" w:rsidRDefault="00422637" w:rsidP="00DB3F26">
            <w:pPr>
              <w:ind w:firstLine="540"/>
              <w:jc w:val="both"/>
            </w:pPr>
            <w:r>
              <w:rPr>
                <w:sz w:val="24"/>
                <w:szCs w:val="24"/>
                <w:lang w:eastAsia="en-US"/>
              </w:rPr>
              <w:t>И</w:t>
            </w:r>
            <w:r w:rsidRPr="005E71AB">
              <w:rPr>
                <w:sz w:val="24"/>
                <w:szCs w:val="24"/>
                <w:lang w:eastAsia="en-US"/>
              </w:rPr>
              <w:t xml:space="preserve">меть </w:t>
            </w:r>
            <w:r w:rsidRPr="003A0701">
              <w:rPr>
                <w:sz w:val="24"/>
                <w:szCs w:val="24"/>
              </w:rPr>
              <w:t>высшее образование – специалитет, магистратура по специальности, соответствующей должностным обязанностям муниципального служащего</w:t>
            </w:r>
          </w:p>
          <w:p w:rsidR="00422637" w:rsidRPr="00B11F98" w:rsidRDefault="00422637" w:rsidP="00B11F98">
            <w:pPr>
              <w:ind w:firstLine="540"/>
              <w:jc w:val="both"/>
              <w:rPr>
                <w:sz w:val="24"/>
                <w:szCs w:val="24"/>
              </w:rPr>
            </w:pPr>
            <w:r w:rsidRPr="005E71AB">
              <w:rPr>
                <w:sz w:val="24"/>
                <w:szCs w:val="24"/>
                <w:lang w:eastAsia="en-US"/>
              </w:rPr>
              <w:t xml:space="preserve">и </w:t>
            </w:r>
            <w:r w:rsidRPr="00B11F98">
              <w:rPr>
                <w:sz w:val="24"/>
                <w:szCs w:val="24"/>
                <w:lang w:eastAsia="en-US"/>
              </w:rPr>
              <w:t xml:space="preserve">стаж </w:t>
            </w:r>
            <w:r w:rsidRPr="00B11F98">
              <w:rPr>
                <w:sz w:val="24"/>
                <w:szCs w:val="24"/>
              </w:rPr>
              <w:t xml:space="preserve"> не менее 1-го года работы на ведущих должностях муниципальной (государственной) службы либо на иных руководящих должностях.</w:t>
            </w:r>
          </w:p>
          <w:p w:rsidR="00422637" w:rsidRPr="00BE2E54" w:rsidRDefault="00422637" w:rsidP="00DB3F26">
            <w:pPr>
              <w:ind w:firstLine="540"/>
              <w:jc w:val="both"/>
              <w:rPr>
                <w:sz w:val="24"/>
                <w:szCs w:val="24"/>
              </w:rPr>
            </w:pPr>
            <w:r w:rsidRPr="00BE2E54">
              <w:rPr>
                <w:sz w:val="24"/>
                <w:szCs w:val="24"/>
              </w:rPr>
              <w:t>.</w:t>
            </w:r>
          </w:p>
          <w:p w:rsidR="00422637" w:rsidRDefault="00422637" w:rsidP="00DB3F26">
            <w:pPr>
              <w:widowControl/>
              <w:jc w:val="both"/>
              <w:rPr>
                <w:sz w:val="24"/>
                <w:szCs w:val="24"/>
                <w:lang w:eastAsia="en-US"/>
              </w:rPr>
            </w:pPr>
          </w:p>
          <w:p w:rsidR="00422637" w:rsidRDefault="00422637" w:rsidP="00DB3F26">
            <w:pPr>
              <w:widowControl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22637">
        <w:tc>
          <w:tcPr>
            <w:tcW w:w="2802" w:type="dxa"/>
            <w:vMerge w:val="restart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7" w:type="dxa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Федерации, законодательства субъекта Российской Федерации, муниципальных правовых актов</w:t>
            </w:r>
          </w:p>
        </w:tc>
        <w:tc>
          <w:tcPr>
            <w:tcW w:w="9246" w:type="dxa"/>
            <w:vAlign w:val="center"/>
          </w:tcPr>
          <w:p w:rsidR="00422637" w:rsidRPr="00BE2E54" w:rsidRDefault="00422637" w:rsidP="00E323B1">
            <w:pPr>
              <w:widowControl/>
              <w:numPr>
                <w:ilvl w:val="0"/>
                <w:numId w:val="7"/>
              </w:numPr>
              <w:tabs>
                <w:tab w:val="left" w:pos="1134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BE2E54"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BE2E54">
              <w:rPr>
                <w:color w:val="000000"/>
                <w:sz w:val="24"/>
                <w:szCs w:val="24"/>
              </w:rPr>
              <w:t xml:space="preserve">Обеспечение деятельности органа местного самоуправления, по исполнению </w:t>
            </w:r>
            <w:r w:rsidRPr="00BE2E54">
              <w:rPr>
                <w:sz w:val="24"/>
                <w:szCs w:val="24"/>
              </w:rPr>
              <w:t>полномочий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законами и законами Самарской области.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Федеральные законы</w:t>
            </w:r>
          </w:p>
          <w:p w:rsidR="00422637" w:rsidRPr="001153A2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0.1., 0.2., 0.3., </w:t>
            </w:r>
            <w:r w:rsidRPr="00710B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.4.,0.5.,0.6.,0.7..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Законы субъекта Российской Федерации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1.1.,1.2.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Муниципальные правовые акты 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2.1.,2.2.,2.3.,2.4.,2.5.,2.6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422637" w:rsidRDefault="00422637" w:rsidP="006763F3">
            <w:pPr>
              <w:tabs>
                <w:tab w:val="left" w:pos="9033"/>
              </w:tabs>
              <w:spacing w:afterLines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422637">
        <w:trPr>
          <w:trHeight w:val="279"/>
        </w:trPr>
        <w:tc>
          <w:tcPr>
            <w:tcW w:w="2802" w:type="dxa"/>
            <w:vMerge/>
            <w:vAlign w:val="center"/>
          </w:tcPr>
          <w:p w:rsidR="00422637" w:rsidRDefault="00422637" w:rsidP="00DB3F2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6" w:type="dxa"/>
            <w:vAlign w:val="center"/>
          </w:tcPr>
          <w:p w:rsidR="00422637" w:rsidRPr="00BB2139" w:rsidRDefault="00422637" w:rsidP="00DB3F26">
            <w:pPr>
              <w:widowControl/>
              <w:numPr>
                <w:ilvl w:val="0"/>
                <w:numId w:val="5"/>
              </w:numPr>
              <w:tabs>
                <w:tab w:val="left" w:pos="1134"/>
              </w:tabs>
              <w:autoSpaceDE/>
              <w:autoSpaceDN/>
              <w:adjustRightInd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служебной деятельности </w:t>
            </w:r>
            <w:r w:rsidRPr="00BE2E54">
              <w:rPr>
                <w:sz w:val="24"/>
                <w:szCs w:val="24"/>
              </w:rPr>
              <w:t>«</w:t>
            </w:r>
            <w:r w:rsidRPr="00BE2E54">
              <w:rPr>
                <w:color w:val="000000"/>
                <w:sz w:val="24"/>
                <w:szCs w:val="24"/>
              </w:rPr>
              <w:t xml:space="preserve">Обеспечение деятельности органа местного самоуправления, по исполнению </w:t>
            </w:r>
            <w:r w:rsidRPr="00BE2E54">
              <w:rPr>
                <w:sz w:val="24"/>
                <w:szCs w:val="24"/>
              </w:rPr>
              <w:t>полномочий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</w:t>
            </w:r>
            <w:r>
              <w:rPr>
                <w:sz w:val="24"/>
                <w:szCs w:val="24"/>
              </w:rPr>
              <w:t>ми и законами Самарской области: 0.1., 0.2., 0.3</w:t>
            </w:r>
          </w:p>
        </w:tc>
      </w:tr>
      <w:tr w:rsidR="00422637">
        <w:trPr>
          <w:trHeight w:val="859"/>
        </w:trPr>
        <w:tc>
          <w:tcPr>
            <w:tcW w:w="5919" w:type="dxa"/>
            <w:gridSpan w:val="2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6" w:type="dxa"/>
          </w:tcPr>
          <w:p w:rsidR="00422637" w:rsidRPr="009B0B1E" w:rsidRDefault="00422637" w:rsidP="00DB3F26">
            <w:pPr>
              <w:pStyle w:val="BodyText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 w:rsidRPr="009B0B1E">
              <w:rPr>
                <w:sz w:val="24"/>
                <w:szCs w:val="24"/>
              </w:rPr>
              <w:t>Муниципальный служащий должен иметь  навыки:</w:t>
            </w:r>
          </w:p>
          <w:p w:rsidR="00422637" w:rsidRDefault="00422637" w:rsidP="00DB3F26">
            <w:pPr>
              <w:pStyle w:val="BodyText"/>
              <w:shd w:val="clear" w:color="auto" w:fill="auto"/>
              <w:tabs>
                <w:tab w:val="left" w:pos="615"/>
              </w:tabs>
              <w:ind w:right="20"/>
            </w:pPr>
            <w:r w:rsidRPr="009B0B1E">
              <w:rPr>
                <w:sz w:val="24"/>
                <w:szCs w:val="24"/>
              </w:rPr>
              <w:t xml:space="preserve">- </w:t>
            </w:r>
            <w:r>
              <w:t>владение навыками оперативного принятия и реализации управленческих решений, квалифицированного планирования работы,</w:t>
            </w:r>
          </w:p>
          <w:p w:rsidR="00422637" w:rsidRDefault="00422637" w:rsidP="00DB3F26">
            <w:pPr>
              <w:pStyle w:val="BodyText"/>
              <w:shd w:val="clear" w:color="auto" w:fill="auto"/>
              <w:tabs>
                <w:tab w:val="left" w:pos="615"/>
              </w:tabs>
              <w:ind w:right="20"/>
            </w:pPr>
            <w:r>
              <w:t xml:space="preserve">- осуществления экспертизы проектов правовых актов и документов; </w:t>
            </w:r>
          </w:p>
          <w:p w:rsidR="00422637" w:rsidRDefault="00422637" w:rsidP="00DB3F26">
            <w:pPr>
              <w:pStyle w:val="BodyText"/>
              <w:shd w:val="clear" w:color="auto" w:fill="auto"/>
              <w:tabs>
                <w:tab w:val="left" w:pos="615"/>
              </w:tabs>
              <w:ind w:right="20"/>
            </w:pPr>
            <w:r>
              <w:t xml:space="preserve">-владение навыками организации работы по взаимодействию с органами государственной власти, органами местного самоуправления, организациями; </w:t>
            </w:r>
          </w:p>
          <w:p w:rsidR="00422637" w:rsidRDefault="00422637" w:rsidP="00DB3F26">
            <w:pPr>
              <w:pStyle w:val="BodyText"/>
              <w:shd w:val="clear" w:color="auto" w:fill="auto"/>
              <w:tabs>
                <w:tab w:val="left" w:pos="615"/>
              </w:tabs>
              <w:ind w:right="20"/>
            </w:pPr>
            <w:r>
              <w:t xml:space="preserve">-владение приемами межличностных отношений и мотивации подчиненных; </w:t>
            </w:r>
          </w:p>
          <w:p w:rsidR="00422637" w:rsidRDefault="00422637" w:rsidP="00DB3F26">
            <w:pPr>
              <w:pStyle w:val="BodyText"/>
              <w:shd w:val="clear" w:color="auto" w:fill="auto"/>
              <w:tabs>
                <w:tab w:val="left" w:pos="615"/>
              </w:tabs>
              <w:ind w:right="20"/>
            </w:pPr>
            <w:r>
              <w:t xml:space="preserve">-владение навыками ведения деловых переговоров, публичного выступления; </w:t>
            </w:r>
          </w:p>
          <w:p w:rsidR="00422637" w:rsidRDefault="00422637" w:rsidP="00DB3F26">
            <w:pPr>
              <w:pStyle w:val="BodyText"/>
              <w:shd w:val="clear" w:color="auto" w:fill="auto"/>
              <w:tabs>
                <w:tab w:val="left" w:pos="615"/>
              </w:tabs>
              <w:ind w:right="20"/>
            </w:pPr>
            <w:r>
              <w:t>-умение использовать современные средства, методы и технологии работы с информацией;</w:t>
            </w:r>
          </w:p>
          <w:p w:rsidR="00422637" w:rsidRDefault="00422637" w:rsidP="00DB3F26">
            <w:pPr>
              <w:pStyle w:val="BodyText"/>
              <w:shd w:val="clear" w:color="auto" w:fill="auto"/>
              <w:tabs>
                <w:tab w:val="left" w:pos="615"/>
              </w:tabs>
              <w:ind w:right="20"/>
            </w:pPr>
            <w:r>
              <w:t>- владение компьютерной техникой, а также необходимым программным обеспечением;</w:t>
            </w:r>
          </w:p>
          <w:p w:rsidR="00422637" w:rsidRPr="009B0B1E" w:rsidRDefault="00422637" w:rsidP="00DB3F26">
            <w:pPr>
              <w:pStyle w:val="BodyText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>
              <w:t>- систематическое повышение квалификации</w:t>
            </w:r>
          </w:p>
        </w:tc>
      </w:tr>
    </w:tbl>
    <w:p w:rsidR="00422637" w:rsidRDefault="00422637" w:rsidP="00B11F98"/>
    <w:tbl>
      <w:tblPr>
        <w:tblW w:w="151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3117"/>
        <w:gridCol w:w="9246"/>
      </w:tblGrid>
      <w:tr w:rsidR="00422637">
        <w:trPr>
          <w:trHeight w:val="644"/>
        </w:trPr>
        <w:tc>
          <w:tcPr>
            <w:tcW w:w="15165" w:type="dxa"/>
            <w:gridSpan w:val="3"/>
            <w:vAlign w:val="center"/>
          </w:tcPr>
          <w:p w:rsidR="00422637" w:rsidRDefault="00422637" w:rsidP="00B11F98">
            <w:pPr>
              <w:jc w:val="center"/>
              <w:outlineLvl w:val="1"/>
            </w:pPr>
            <w:r>
              <w:t>Квалификационные требования для замещения</w:t>
            </w:r>
          </w:p>
          <w:p w:rsidR="00422637" w:rsidRDefault="00422637" w:rsidP="00B11F98">
            <w:pPr>
              <w:jc w:val="center"/>
            </w:pPr>
            <w:r>
              <w:t>ведущих, должностей муниципальной</w:t>
            </w:r>
          </w:p>
          <w:p w:rsidR="00422637" w:rsidRDefault="00422637" w:rsidP="00B11F98">
            <w:pPr>
              <w:jc w:val="center"/>
            </w:pPr>
            <w:r>
              <w:t>службы категории "специалисты"</w:t>
            </w:r>
          </w:p>
          <w:p w:rsidR="00422637" w:rsidRDefault="00422637" w:rsidP="00B11F98">
            <w:pPr>
              <w:tabs>
                <w:tab w:val="left" w:pos="9033"/>
              </w:tabs>
              <w:jc w:val="center"/>
              <w:rPr>
                <w:i/>
                <w:iCs/>
                <w:sz w:val="24"/>
                <w:szCs w:val="24"/>
                <w:vertAlign w:val="subscript"/>
              </w:rPr>
            </w:pPr>
            <w:r>
              <w:rPr>
                <w:i/>
                <w:iCs/>
                <w:sz w:val="28"/>
                <w:szCs w:val="28"/>
                <w:u w:val="single"/>
                <w:vertAlign w:val="subscript"/>
              </w:rPr>
              <w:t xml:space="preserve"> ( группа должностей муниципальной службы)</w:t>
            </w:r>
          </w:p>
        </w:tc>
      </w:tr>
      <w:tr w:rsidR="00422637">
        <w:trPr>
          <w:trHeight w:val="902"/>
        </w:trPr>
        <w:tc>
          <w:tcPr>
            <w:tcW w:w="5919" w:type="dxa"/>
            <w:gridSpan w:val="2"/>
            <w:vAlign w:val="center"/>
          </w:tcPr>
          <w:p w:rsidR="00422637" w:rsidRDefault="00422637" w:rsidP="00DB3F26">
            <w:pPr>
              <w:widowControl/>
              <w:ind w:firstLine="540"/>
              <w:jc w:val="center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>. Требования к стажу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специальности, направлению подготовки</w:t>
            </w:r>
          </w:p>
        </w:tc>
        <w:tc>
          <w:tcPr>
            <w:tcW w:w="9246" w:type="dxa"/>
            <w:vAlign w:val="center"/>
          </w:tcPr>
          <w:p w:rsidR="00422637" w:rsidRPr="00A1207A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И</w:t>
            </w:r>
            <w:r w:rsidRPr="005E71AB">
              <w:rPr>
                <w:sz w:val="24"/>
                <w:szCs w:val="24"/>
                <w:lang w:eastAsia="en-US"/>
              </w:rPr>
              <w:t xml:space="preserve">меть </w:t>
            </w:r>
            <w:r w:rsidRPr="00A1207A">
              <w:rPr>
                <w:sz w:val="24"/>
                <w:szCs w:val="24"/>
              </w:rPr>
              <w:t>высшее образование – бакалавриат, соответствующее должностным обязанностям муниципального служащего</w:t>
            </w:r>
            <w:r>
              <w:rPr>
                <w:sz w:val="24"/>
                <w:szCs w:val="24"/>
              </w:rPr>
              <w:t xml:space="preserve">, </w:t>
            </w:r>
            <w:r w:rsidRPr="00A1207A">
              <w:rPr>
                <w:sz w:val="24"/>
                <w:szCs w:val="24"/>
              </w:rPr>
              <w:t>без предъявления требований к стажу муниципальной службы.</w:t>
            </w:r>
          </w:p>
          <w:p w:rsidR="00422637" w:rsidRPr="00A1207A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</w:p>
          <w:p w:rsidR="00422637" w:rsidRDefault="00422637" w:rsidP="00A1207A">
            <w:pPr>
              <w:widowControl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22637">
        <w:tc>
          <w:tcPr>
            <w:tcW w:w="2802" w:type="dxa"/>
            <w:vMerge w:val="restart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7" w:type="dxa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Федерации, законодательства субъекта Российской Федерации, муниципальных правовых актов</w:t>
            </w:r>
          </w:p>
        </w:tc>
        <w:tc>
          <w:tcPr>
            <w:tcW w:w="9246" w:type="dxa"/>
            <w:vAlign w:val="center"/>
          </w:tcPr>
          <w:p w:rsidR="00422637" w:rsidRPr="00BE2E54" w:rsidRDefault="00422637" w:rsidP="00E323B1">
            <w:pPr>
              <w:widowControl/>
              <w:numPr>
                <w:ilvl w:val="0"/>
                <w:numId w:val="8"/>
              </w:numPr>
              <w:tabs>
                <w:tab w:val="left" w:pos="1134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BE2E54"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BE2E54">
              <w:rPr>
                <w:color w:val="000000"/>
                <w:sz w:val="24"/>
                <w:szCs w:val="24"/>
              </w:rPr>
              <w:t xml:space="preserve">Обеспечение деятельности органа местного самоуправления, по исполнению </w:t>
            </w:r>
            <w:r w:rsidRPr="00BE2E54">
              <w:rPr>
                <w:sz w:val="24"/>
                <w:szCs w:val="24"/>
              </w:rPr>
              <w:t>полномочий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законами и законами Самарской области.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Федеральные законы</w:t>
            </w:r>
          </w:p>
          <w:p w:rsidR="00422637" w:rsidRPr="001153A2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0.1., 0.2., 0.3., </w:t>
            </w:r>
            <w:r w:rsidRPr="00710B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.4.,0.5.,0.6.,0.7..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Законы субъекта Российской Федерации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1.1.,1.2.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Муниципальные правовые акты 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2.1.,2.2.,2.3.,2.4.,2.5.,2.6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422637" w:rsidRDefault="00422637" w:rsidP="006763F3">
            <w:pPr>
              <w:tabs>
                <w:tab w:val="left" w:pos="9033"/>
              </w:tabs>
              <w:spacing w:afterLines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422637">
        <w:trPr>
          <w:trHeight w:val="279"/>
        </w:trPr>
        <w:tc>
          <w:tcPr>
            <w:tcW w:w="2802" w:type="dxa"/>
            <w:vMerge/>
            <w:vAlign w:val="center"/>
          </w:tcPr>
          <w:p w:rsidR="00422637" w:rsidRDefault="00422637" w:rsidP="00DB3F2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6" w:type="dxa"/>
            <w:vAlign w:val="center"/>
          </w:tcPr>
          <w:p w:rsidR="00422637" w:rsidRPr="00BB2139" w:rsidRDefault="00422637" w:rsidP="00DB3F26">
            <w:pPr>
              <w:widowControl/>
              <w:numPr>
                <w:ilvl w:val="0"/>
                <w:numId w:val="8"/>
              </w:numPr>
              <w:tabs>
                <w:tab w:val="left" w:pos="1134"/>
              </w:tabs>
              <w:autoSpaceDE/>
              <w:autoSpaceDN/>
              <w:adjustRightInd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служебной деятельности </w:t>
            </w:r>
            <w:r w:rsidRPr="00BE2E54">
              <w:rPr>
                <w:sz w:val="24"/>
                <w:szCs w:val="24"/>
              </w:rPr>
              <w:t>«</w:t>
            </w:r>
            <w:r w:rsidRPr="00BE2E54">
              <w:rPr>
                <w:color w:val="000000"/>
                <w:sz w:val="24"/>
                <w:szCs w:val="24"/>
              </w:rPr>
              <w:t xml:space="preserve">Обеспечение деятельности органа местного самоуправления, по исполнению </w:t>
            </w:r>
            <w:r w:rsidRPr="00BE2E54">
              <w:rPr>
                <w:sz w:val="24"/>
                <w:szCs w:val="24"/>
              </w:rPr>
              <w:t>полномочий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</w:t>
            </w:r>
            <w:r>
              <w:rPr>
                <w:sz w:val="24"/>
                <w:szCs w:val="24"/>
              </w:rPr>
              <w:t>ми и законами Самарской области: 0.1., 0.2., 0.3</w:t>
            </w:r>
          </w:p>
        </w:tc>
      </w:tr>
      <w:tr w:rsidR="00422637">
        <w:trPr>
          <w:trHeight w:val="859"/>
        </w:trPr>
        <w:tc>
          <w:tcPr>
            <w:tcW w:w="5919" w:type="dxa"/>
            <w:gridSpan w:val="2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6" w:type="dxa"/>
          </w:tcPr>
          <w:p w:rsidR="00422637" w:rsidRPr="009B0B1E" w:rsidRDefault="00422637" w:rsidP="00DB3F26">
            <w:pPr>
              <w:pStyle w:val="BodyText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 w:rsidRPr="009B0B1E">
              <w:rPr>
                <w:sz w:val="24"/>
                <w:szCs w:val="24"/>
              </w:rPr>
              <w:t>Муниципальный служащий должен иметь  навыки:</w:t>
            </w:r>
          </w:p>
          <w:p w:rsidR="00422637" w:rsidRPr="00E323B1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 w:rsidRPr="00E323B1">
              <w:rPr>
                <w:sz w:val="24"/>
                <w:szCs w:val="24"/>
              </w:rPr>
              <w:t xml:space="preserve">- владение навыками реализации управленческих решений, квалифицированного планирования работы, осуществления экспертизы проектов правовых актов и документов; </w:t>
            </w:r>
          </w:p>
          <w:p w:rsidR="00422637" w:rsidRPr="00E323B1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 w:rsidRPr="00E323B1">
              <w:rPr>
                <w:sz w:val="24"/>
                <w:szCs w:val="24"/>
              </w:rPr>
              <w:t xml:space="preserve">-владение навыками работы по взаимодействию с отраслевыми, функциональными и территориальными органами администрации города, а также организациями и гражданами; </w:t>
            </w:r>
          </w:p>
          <w:p w:rsidR="00422637" w:rsidRPr="00E323B1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 w:rsidRPr="00E323B1">
              <w:rPr>
                <w:sz w:val="24"/>
                <w:szCs w:val="24"/>
              </w:rPr>
              <w:t>-владение приемами межличностных отношений и мотивации подчиненных;</w:t>
            </w:r>
          </w:p>
          <w:p w:rsidR="00422637" w:rsidRPr="00E323B1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 w:rsidRPr="00E323B1">
              <w:rPr>
                <w:sz w:val="24"/>
                <w:szCs w:val="24"/>
              </w:rPr>
              <w:t>- владение навыками ведения деловых переговоров;</w:t>
            </w:r>
          </w:p>
          <w:p w:rsidR="00422637" w:rsidRPr="00E323B1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 w:rsidRPr="00E323B1">
              <w:rPr>
                <w:sz w:val="24"/>
                <w:szCs w:val="24"/>
              </w:rPr>
              <w:t>- умение использовать современные средства, методы и технологии работы с информацией;</w:t>
            </w:r>
          </w:p>
          <w:p w:rsidR="00422637" w:rsidRPr="00E323B1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 w:rsidRPr="00E323B1">
              <w:rPr>
                <w:sz w:val="24"/>
                <w:szCs w:val="24"/>
              </w:rPr>
              <w:t>- владение компьютерной техникой, а также необходимым программным обеспечением;</w:t>
            </w:r>
          </w:p>
          <w:p w:rsidR="00422637" w:rsidRPr="00E323B1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 w:rsidRPr="00E323B1">
              <w:rPr>
                <w:sz w:val="24"/>
                <w:szCs w:val="24"/>
              </w:rPr>
              <w:t>- систематическое повышение квалификации.</w:t>
            </w:r>
          </w:p>
          <w:p w:rsidR="00422637" w:rsidRPr="009B0B1E" w:rsidRDefault="00422637" w:rsidP="00DB3F26">
            <w:pPr>
              <w:pStyle w:val="BodyText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</w:p>
        </w:tc>
      </w:tr>
      <w:tr w:rsidR="00422637">
        <w:trPr>
          <w:trHeight w:val="644"/>
        </w:trPr>
        <w:tc>
          <w:tcPr>
            <w:tcW w:w="15165" w:type="dxa"/>
            <w:gridSpan w:val="3"/>
            <w:vAlign w:val="center"/>
          </w:tcPr>
          <w:p w:rsidR="00422637" w:rsidRDefault="00422637" w:rsidP="00A1207A">
            <w:pPr>
              <w:jc w:val="center"/>
              <w:outlineLvl w:val="1"/>
            </w:pPr>
            <w:r>
              <w:t>Квалификационные требования для замещения старших и</w:t>
            </w:r>
          </w:p>
          <w:p w:rsidR="00422637" w:rsidRDefault="00422637" w:rsidP="00A1207A">
            <w:pPr>
              <w:jc w:val="center"/>
            </w:pPr>
            <w:r>
              <w:t>младших должностей муниципальной службы</w:t>
            </w:r>
          </w:p>
          <w:p w:rsidR="00422637" w:rsidRDefault="00422637" w:rsidP="00DB3F26">
            <w:pPr>
              <w:tabs>
                <w:tab w:val="left" w:pos="9033"/>
              </w:tabs>
              <w:jc w:val="center"/>
              <w:rPr>
                <w:i/>
                <w:iCs/>
                <w:sz w:val="24"/>
                <w:szCs w:val="24"/>
                <w:vertAlign w:val="subscript"/>
              </w:rPr>
            </w:pPr>
            <w:r>
              <w:rPr>
                <w:i/>
                <w:iCs/>
                <w:sz w:val="28"/>
                <w:szCs w:val="28"/>
                <w:u w:val="single"/>
                <w:vertAlign w:val="subscript"/>
              </w:rPr>
              <w:t xml:space="preserve"> ( группа должностей муниципальной службы)</w:t>
            </w:r>
          </w:p>
        </w:tc>
      </w:tr>
      <w:tr w:rsidR="00422637" w:rsidRPr="00A1207A">
        <w:trPr>
          <w:trHeight w:val="902"/>
        </w:trPr>
        <w:tc>
          <w:tcPr>
            <w:tcW w:w="5919" w:type="dxa"/>
            <w:gridSpan w:val="2"/>
            <w:vAlign w:val="center"/>
          </w:tcPr>
          <w:p w:rsidR="00422637" w:rsidRDefault="00422637" w:rsidP="00DB3F26">
            <w:pPr>
              <w:widowControl/>
              <w:ind w:firstLine="540"/>
              <w:jc w:val="center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>. Требования к стажу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специальности, направлению подготовки</w:t>
            </w:r>
          </w:p>
        </w:tc>
        <w:tc>
          <w:tcPr>
            <w:tcW w:w="9246" w:type="dxa"/>
            <w:vAlign w:val="center"/>
          </w:tcPr>
          <w:p w:rsidR="00422637" w:rsidRPr="00A1207A" w:rsidRDefault="00422637" w:rsidP="00A1207A">
            <w:pPr>
              <w:pStyle w:val="NormalWeb"/>
              <w:spacing w:before="0" w:beforeAutospacing="0" w:after="120" w:afterAutospacing="0" w:line="270" w:lineRule="atLeast"/>
              <w:rPr>
                <w:color w:val="757575"/>
              </w:rPr>
            </w:pPr>
            <w:r>
              <w:rPr>
                <w:lang w:eastAsia="en-US"/>
              </w:rPr>
              <w:t>И</w:t>
            </w:r>
            <w:r w:rsidRPr="00A1207A">
              <w:rPr>
                <w:lang w:eastAsia="en-US"/>
              </w:rPr>
              <w:t xml:space="preserve">меть </w:t>
            </w:r>
            <w:r w:rsidRPr="00A1207A">
              <w:t>образование не ниже среднего профессионального, соответств</w:t>
            </w:r>
            <w:r>
              <w:t xml:space="preserve">ующего направлению деятельности, </w:t>
            </w:r>
            <w:r w:rsidRPr="00A1207A">
              <w:t>без предъявления требований к стажу работы.</w:t>
            </w:r>
          </w:p>
          <w:p w:rsidR="00422637" w:rsidRPr="00A1207A" w:rsidRDefault="00422637" w:rsidP="00DB3F26">
            <w:pPr>
              <w:ind w:firstLine="540"/>
              <w:jc w:val="both"/>
              <w:rPr>
                <w:sz w:val="24"/>
                <w:szCs w:val="24"/>
              </w:rPr>
            </w:pPr>
          </w:p>
          <w:p w:rsidR="00422637" w:rsidRPr="00A1207A" w:rsidRDefault="00422637" w:rsidP="00DB3F26">
            <w:pPr>
              <w:widowControl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22637">
        <w:tc>
          <w:tcPr>
            <w:tcW w:w="2802" w:type="dxa"/>
            <w:vMerge w:val="restart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7" w:type="dxa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Федерации, законодательства субъекта Российской Федерации, муниципальных правовых актов</w:t>
            </w:r>
          </w:p>
        </w:tc>
        <w:tc>
          <w:tcPr>
            <w:tcW w:w="9246" w:type="dxa"/>
            <w:vAlign w:val="center"/>
          </w:tcPr>
          <w:p w:rsidR="00422637" w:rsidRPr="00BE2E54" w:rsidRDefault="00422637" w:rsidP="00E323B1">
            <w:pPr>
              <w:widowControl/>
              <w:numPr>
                <w:ilvl w:val="0"/>
                <w:numId w:val="9"/>
              </w:numPr>
              <w:tabs>
                <w:tab w:val="left" w:pos="1134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BE2E54"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BE2E54">
              <w:rPr>
                <w:color w:val="000000"/>
                <w:sz w:val="24"/>
                <w:szCs w:val="24"/>
              </w:rPr>
              <w:t xml:space="preserve">Обеспечение деятельности органа местного самоуправления, по исполнению </w:t>
            </w:r>
            <w:r w:rsidRPr="00BE2E54">
              <w:rPr>
                <w:sz w:val="24"/>
                <w:szCs w:val="24"/>
              </w:rPr>
              <w:t>полномочий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законами и законами Самарской области.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Федеральные законы</w:t>
            </w:r>
          </w:p>
          <w:p w:rsidR="00422637" w:rsidRPr="001153A2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0.1., 0.2., 0.3., </w:t>
            </w:r>
            <w:r w:rsidRPr="00710B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.4.,0.5.,0.6.,0.7..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Законы субъекта Российской Федерации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1.1.,1.2.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Муниципальные правовые акты 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2.1.,2.2.,2.3.,2.4.,2.5.,2.6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422637" w:rsidRDefault="00422637" w:rsidP="006763F3">
            <w:pPr>
              <w:tabs>
                <w:tab w:val="left" w:pos="9033"/>
              </w:tabs>
              <w:spacing w:afterLines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422637">
        <w:trPr>
          <w:trHeight w:val="279"/>
        </w:trPr>
        <w:tc>
          <w:tcPr>
            <w:tcW w:w="2802" w:type="dxa"/>
            <w:vMerge/>
            <w:vAlign w:val="center"/>
          </w:tcPr>
          <w:p w:rsidR="00422637" w:rsidRDefault="00422637" w:rsidP="00DB3F2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6" w:type="dxa"/>
            <w:vAlign w:val="center"/>
          </w:tcPr>
          <w:p w:rsidR="00422637" w:rsidRPr="00BB2139" w:rsidRDefault="00422637" w:rsidP="00DB3F26">
            <w:pPr>
              <w:widowControl/>
              <w:numPr>
                <w:ilvl w:val="0"/>
                <w:numId w:val="9"/>
              </w:numPr>
              <w:tabs>
                <w:tab w:val="left" w:pos="1134"/>
              </w:tabs>
              <w:autoSpaceDE/>
              <w:autoSpaceDN/>
              <w:adjustRightInd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служебной деятельности </w:t>
            </w:r>
            <w:r w:rsidRPr="00BE2E54">
              <w:rPr>
                <w:sz w:val="24"/>
                <w:szCs w:val="24"/>
              </w:rPr>
              <w:t>«</w:t>
            </w:r>
            <w:r w:rsidRPr="00BE2E54">
              <w:rPr>
                <w:color w:val="000000"/>
                <w:sz w:val="24"/>
                <w:szCs w:val="24"/>
              </w:rPr>
              <w:t xml:space="preserve">Обеспечение деятельности органа местного самоуправления, по исполнению </w:t>
            </w:r>
            <w:r w:rsidRPr="00BE2E54">
              <w:rPr>
                <w:sz w:val="24"/>
                <w:szCs w:val="24"/>
              </w:rPr>
              <w:t>полномочий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</w:t>
            </w:r>
            <w:r>
              <w:rPr>
                <w:sz w:val="24"/>
                <w:szCs w:val="24"/>
              </w:rPr>
              <w:t>ми и законами Самарской области: 0.1., 0.2., 0.3</w:t>
            </w:r>
          </w:p>
        </w:tc>
      </w:tr>
      <w:tr w:rsidR="00422637">
        <w:trPr>
          <w:trHeight w:val="859"/>
        </w:trPr>
        <w:tc>
          <w:tcPr>
            <w:tcW w:w="5919" w:type="dxa"/>
            <w:gridSpan w:val="2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6" w:type="dxa"/>
          </w:tcPr>
          <w:p w:rsidR="00422637" w:rsidRPr="009B0B1E" w:rsidRDefault="00422637" w:rsidP="00DB3F26">
            <w:pPr>
              <w:pStyle w:val="BodyText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 w:rsidRPr="009B0B1E">
              <w:rPr>
                <w:sz w:val="24"/>
                <w:szCs w:val="24"/>
              </w:rPr>
              <w:t>Муниципальный служащий должен иметь  навыки:</w:t>
            </w:r>
          </w:p>
          <w:p w:rsidR="00422637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 w:rsidRPr="00A1207A">
              <w:rPr>
                <w:sz w:val="24"/>
                <w:szCs w:val="24"/>
              </w:rPr>
              <w:t>владение навыками оперативного и качественного выполнения поставленных задач, подготовки проектов документов;</w:t>
            </w:r>
          </w:p>
          <w:p w:rsidR="00422637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A1207A">
              <w:rPr>
                <w:sz w:val="24"/>
                <w:szCs w:val="24"/>
              </w:rPr>
              <w:t xml:space="preserve"> владение навыками работы по взаимодействию с организациями и гражданами;</w:t>
            </w:r>
          </w:p>
          <w:p w:rsidR="00422637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A1207A">
              <w:rPr>
                <w:sz w:val="24"/>
                <w:szCs w:val="24"/>
              </w:rPr>
              <w:t xml:space="preserve"> умение использовать современные средства, методы и технологии работы с информацией, владение компьютерной техникой, а также необходимым программным обеспечением; </w:t>
            </w:r>
          </w:p>
          <w:p w:rsidR="00422637" w:rsidRDefault="00422637" w:rsidP="00A1207A">
            <w:pPr>
              <w:ind w:firstLine="540"/>
              <w:jc w:val="both"/>
            </w:pPr>
            <w:r>
              <w:rPr>
                <w:sz w:val="24"/>
                <w:szCs w:val="24"/>
              </w:rPr>
              <w:t>-</w:t>
            </w:r>
            <w:r w:rsidRPr="00A1207A">
              <w:rPr>
                <w:sz w:val="24"/>
                <w:szCs w:val="24"/>
              </w:rPr>
              <w:t>систематическое повышение квалификации</w:t>
            </w:r>
            <w:r>
              <w:t>.</w:t>
            </w:r>
          </w:p>
          <w:p w:rsidR="00422637" w:rsidRPr="009B0B1E" w:rsidRDefault="00422637" w:rsidP="00DB3F26">
            <w:pPr>
              <w:pStyle w:val="BodyText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</w:p>
        </w:tc>
      </w:tr>
    </w:tbl>
    <w:p w:rsidR="00422637" w:rsidRDefault="00422637" w:rsidP="00A1207A"/>
    <w:p w:rsidR="00422637" w:rsidRDefault="00422637" w:rsidP="00A1207A"/>
    <w:p w:rsidR="00422637" w:rsidRDefault="00422637" w:rsidP="00A1207A"/>
    <w:p w:rsidR="00422637" w:rsidRDefault="00422637" w:rsidP="00B11F98"/>
    <w:p w:rsidR="00422637" w:rsidRDefault="00422637" w:rsidP="00B11F98"/>
    <w:p w:rsidR="00422637" w:rsidRDefault="00422637"/>
    <w:sectPr w:rsidR="00422637" w:rsidSect="00AE30A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637" w:rsidRDefault="00422637" w:rsidP="00E70126">
      <w:r>
        <w:separator/>
      </w:r>
    </w:p>
  </w:endnote>
  <w:endnote w:type="continuationSeparator" w:id="1">
    <w:p w:rsidR="00422637" w:rsidRDefault="00422637" w:rsidP="00E70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637" w:rsidRDefault="00422637" w:rsidP="00E70126">
      <w:r>
        <w:separator/>
      </w:r>
    </w:p>
  </w:footnote>
  <w:footnote w:type="continuationSeparator" w:id="1">
    <w:p w:rsidR="00422637" w:rsidRDefault="00422637" w:rsidP="00E701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3.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4"/>
      <w:numFmt w:val="upperRoman"/>
      <w:lvlText w:val="%2."/>
      <w:lvlJc w:val="left"/>
      <w:rPr>
        <w:rFonts w:ascii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upperRoman"/>
      <w:lvlText w:val="%2."/>
      <w:lvlJc w:val="left"/>
      <w:rPr>
        <w:rFonts w:ascii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upperRoman"/>
      <w:lvlText w:val="%2."/>
      <w:lvlJc w:val="left"/>
      <w:rPr>
        <w:rFonts w:ascii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upperRoman"/>
      <w:lvlText w:val="%2."/>
      <w:lvlJc w:val="left"/>
      <w:rPr>
        <w:rFonts w:ascii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upperRoman"/>
      <w:lvlText w:val="%2."/>
      <w:lvlJc w:val="left"/>
      <w:rPr>
        <w:rFonts w:ascii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upperRoman"/>
      <w:lvlText w:val="%2."/>
      <w:lvlJc w:val="left"/>
      <w:rPr>
        <w:rFonts w:ascii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upperRoman"/>
      <w:lvlText w:val="%2."/>
      <w:lvlJc w:val="left"/>
      <w:rPr>
        <w:rFonts w:ascii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upperRoman"/>
      <w:lvlText w:val="%2."/>
      <w:lvlJc w:val="left"/>
      <w:rPr>
        <w:rFonts w:ascii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12A56846"/>
    <w:multiLevelType w:val="hybridMultilevel"/>
    <w:tmpl w:val="4C4E9DD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540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723E95"/>
    <w:multiLevelType w:val="hybridMultilevel"/>
    <w:tmpl w:val="7D84CE00"/>
    <w:lvl w:ilvl="0" w:tplc="C8F8761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E92F2D"/>
    <w:multiLevelType w:val="hybridMultilevel"/>
    <w:tmpl w:val="BE8E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492309"/>
    <w:multiLevelType w:val="hybridMultilevel"/>
    <w:tmpl w:val="08145026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35A4D06"/>
    <w:multiLevelType w:val="hybridMultilevel"/>
    <w:tmpl w:val="E9EE18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35534F"/>
    <w:multiLevelType w:val="hybridMultilevel"/>
    <w:tmpl w:val="79B21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2D6C6F"/>
    <w:multiLevelType w:val="hybridMultilevel"/>
    <w:tmpl w:val="3E583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B16AD8"/>
    <w:multiLevelType w:val="multilevel"/>
    <w:tmpl w:val="4C4E9DD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8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0126"/>
    <w:rsid w:val="0003196A"/>
    <w:rsid w:val="001153A2"/>
    <w:rsid w:val="001472F4"/>
    <w:rsid w:val="0016381C"/>
    <w:rsid w:val="0027625C"/>
    <w:rsid w:val="003A0701"/>
    <w:rsid w:val="003D24B7"/>
    <w:rsid w:val="00422637"/>
    <w:rsid w:val="0048424B"/>
    <w:rsid w:val="005403B0"/>
    <w:rsid w:val="005E71AB"/>
    <w:rsid w:val="005F4B7D"/>
    <w:rsid w:val="006504E6"/>
    <w:rsid w:val="006763F3"/>
    <w:rsid w:val="00710B03"/>
    <w:rsid w:val="00750EF6"/>
    <w:rsid w:val="008A4DD4"/>
    <w:rsid w:val="009B0B1E"/>
    <w:rsid w:val="009D4600"/>
    <w:rsid w:val="00A1207A"/>
    <w:rsid w:val="00AE30A5"/>
    <w:rsid w:val="00B11F98"/>
    <w:rsid w:val="00B77E97"/>
    <w:rsid w:val="00BB2139"/>
    <w:rsid w:val="00BE2E54"/>
    <w:rsid w:val="00C54218"/>
    <w:rsid w:val="00C72F8A"/>
    <w:rsid w:val="00DB3F26"/>
    <w:rsid w:val="00DC518C"/>
    <w:rsid w:val="00DE37F4"/>
    <w:rsid w:val="00E323B1"/>
    <w:rsid w:val="00E70126"/>
    <w:rsid w:val="00FB2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1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E70126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7012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E70126"/>
    <w:rPr>
      <w:vertAlign w:val="superscript"/>
    </w:rPr>
  </w:style>
  <w:style w:type="paragraph" w:styleId="ListParagraph">
    <w:name w:val="List Paragraph"/>
    <w:basedOn w:val="Normal"/>
    <w:uiPriority w:val="99"/>
    <w:qFormat/>
    <w:rsid w:val="005F4B7D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8424B"/>
    <w:rPr>
      <w:rFonts w:ascii="Times New Roman" w:hAnsi="Times New Roman" w:cs="Times New Roman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48424B"/>
    <w:pPr>
      <w:widowControl/>
      <w:shd w:val="clear" w:color="auto" w:fill="FFFFFF"/>
      <w:autoSpaceDE/>
      <w:autoSpaceDN/>
      <w:adjustRightInd/>
      <w:spacing w:line="274" w:lineRule="exact"/>
      <w:jc w:val="both"/>
    </w:pPr>
    <w:rPr>
      <w:rFonts w:eastAsia="Calibri"/>
      <w:sz w:val="22"/>
      <w:szCs w:val="22"/>
      <w:lang w:eastAsia="en-US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a">
    <w:name w:val="Основной текст Знак"/>
    <w:basedOn w:val="DefaultParagraphFont"/>
    <w:uiPriority w:val="99"/>
    <w:semiHidden/>
    <w:rsid w:val="0048424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0">
    <w:name w:val="Знак"/>
    <w:basedOn w:val="Normal"/>
    <w:uiPriority w:val="99"/>
    <w:rsid w:val="003A0701"/>
    <w:pPr>
      <w:autoSpaceDE/>
      <w:autoSpaceDN/>
      <w:spacing w:after="160" w:line="240" w:lineRule="exact"/>
      <w:jc w:val="right"/>
    </w:pPr>
    <w:rPr>
      <w:rFonts w:eastAsia="Calibri"/>
      <w:lang w:val="en-GB" w:eastAsia="en-US"/>
    </w:rPr>
  </w:style>
  <w:style w:type="paragraph" w:styleId="NormalWeb">
    <w:name w:val="Normal (Web)"/>
    <w:basedOn w:val="Normal"/>
    <w:uiPriority w:val="99"/>
    <w:rsid w:val="00A1207A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96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8</Pages>
  <Words>2587</Words>
  <Characters>14751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Солопова</dc:creator>
  <cp:keywords/>
  <dc:description/>
  <cp:lastModifiedBy>FGU ZKP</cp:lastModifiedBy>
  <cp:revision>5</cp:revision>
  <cp:lastPrinted>2015-11-20T11:05:00Z</cp:lastPrinted>
  <dcterms:created xsi:type="dcterms:W3CDTF">2015-11-18T11:48:00Z</dcterms:created>
  <dcterms:modified xsi:type="dcterms:W3CDTF">2015-11-24T06:09:00Z</dcterms:modified>
</cp:coreProperties>
</file>